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E1F0C" w14:textId="4EE33FFF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3C4FDE">
        <w:rPr>
          <w:rFonts w:ascii="Arial" w:eastAsia="SimSun" w:hAnsi="Arial" w:cs="Times New Roman"/>
          <w:b/>
          <w:sz w:val="24"/>
          <w:szCs w:val="20"/>
        </w:rPr>
        <w:t>bis-e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271763" w:rsidRPr="0027176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R4-2304953</w:t>
      </w:r>
    </w:p>
    <w:p w14:paraId="7EA9E287" w14:textId="77777777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566446B5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FF97CB9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1329F6D" w14:textId="5286926D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bookmarkStart w:id="3" w:name="_Hlk131579501"/>
      <w:r w:rsidR="002E36D9" w:rsidRPr="002E36D9">
        <w:rPr>
          <w:rFonts w:ascii="Arial" w:eastAsia="Calibri" w:hAnsi="Arial" w:cs="Arial"/>
          <w:b/>
          <w:bCs/>
          <w:sz w:val="24"/>
        </w:rPr>
        <w:t xml:space="preserve">On UE Tx requirements </w:t>
      </w:r>
      <w:bookmarkEnd w:id="3"/>
      <w:r w:rsidR="002E36D9" w:rsidRPr="002E36D9">
        <w:rPr>
          <w:rFonts w:ascii="Arial" w:eastAsia="Calibri" w:hAnsi="Arial" w:cs="Arial"/>
          <w:b/>
          <w:bCs/>
          <w:sz w:val="24"/>
        </w:rPr>
        <w:t>for sidelink in unlicensed spectrum</w:t>
      </w:r>
    </w:p>
    <w:p w14:paraId="0E1AC063" w14:textId="2C70FDDE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7DF176F2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00695FAD" w:rsidRPr="7DF176F2">
        <w:rPr>
          <w:rFonts w:ascii="Arial" w:eastAsia="MS Mincho" w:hAnsi="Arial" w:cs="Arial"/>
          <w:b/>
          <w:bCs/>
          <w:sz w:val="24"/>
          <w:szCs w:val="24"/>
        </w:rPr>
        <w:t>5.</w:t>
      </w:r>
      <w:r w:rsidR="6155083D" w:rsidRPr="7DF176F2">
        <w:rPr>
          <w:rFonts w:ascii="Arial" w:eastAsia="MS Mincho" w:hAnsi="Arial" w:cs="Arial"/>
          <w:b/>
          <w:bCs/>
          <w:sz w:val="24"/>
          <w:szCs w:val="24"/>
        </w:rPr>
        <w:t>31</w:t>
      </w:r>
      <w:r w:rsidR="00695FAD" w:rsidRPr="7DF176F2">
        <w:rPr>
          <w:rFonts w:ascii="Arial" w:eastAsia="MS Mincho" w:hAnsi="Arial" w:cs="Arial"/>
          <w:b/>
          <w:bCs/>
          <w:sz w:val="24"/>
          <w:szCs w:val="24"/>
        </w:rPr>
        <w:t>.2</w:t>
      </w:r>
      <w:r w:rsidR="003F320A">
        <w:rPr>
          <w:rFonts w:ascii="Arial" w:eastAsia="MS Mincho" w:hAnsi="Arial" w:cs="Arial"/>
          <w:b/>
          <w:bCs/>
          <w:sz w:val="24"/>
          <w:szCs w:val="24"/>
        </w:rPr>
        <w:t>.1.</w:t>
      </w:r>
      <w:r w:rsidR="002D3667">
        <w:rPr>
          <w:rFonts w:ascii="Arial" w:eastAsia="MS Mincho" w:hAnsi="Arial" w:cs="Arial"/>
          <w:b/>
          <w:bCs/>
          <w:sz w:val="24"/>
          <w:szCs w:val="24"/>
        </w:rPr>
        <w:t>2</w:t>
      </w:r>
    </w:p>
    <w:p w14:paraId="33535AC0" w14:textId="7ACAFFCA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5E3DEA">
        <w:rPr>
          <w:rFonts w:ascii="Arial" w:eastAsia="Calibri" w:hAnsi="Arial" w:cs="Arial"/>
          <w:b/>
          <w:bCs/>
          <w:sz w:val="24"/>
        </w:rPr>
        <w:t>Approval</w:t>
      </w:r>
    </w:p>
    <w:p w14:paraId="1FCD535A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3036C7E" w14:textId="77777777" w:rsidR="00841BCD" w:rsidRPr="00EF698B" w:rsidRDefault="00841BCD" w:rsidP="00A37002">
      <w:pPr>
        <w:pStyle w:val="RAN4H1"/>
        <w:rPr>
          <w:lang w:val="en-US"/>
        </w:rPr>
      </w:pPr>
      <w:bookmarkStart w:id="4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4"/>
    </w:p>
    <w:p w14:paraId="79EC77A8" w14:textId="7113C07F" w:rsidR="0082115E" w:rsidRDefault="0082115E" w:rsidP="0082115E">
      <w:pPr>
        <w:jc w:val="both"/>
      </w:pPr>
      <w:r>
        <w:t xml:space="preserve">The updated WID </w:t>
      </w:r>
      <w:r w:rsidR="009654F7">
        <w:fldChar w:fldCharType="begin"/>
      </w:r>
      <w:r w:rsidR="009654F7">
        <w:instrText xml:space="preserve"> REF _Ref131579485 \r \h </w:instrText>
      </w:r>
      <w:r w:rsidR="009654F7">
        <w:fldChar w:fldCharType="separate"/>
      </w:r>
      <w:r w:rsidR="00271763">
        <w:t>[1]</w:t>
      </w:r>
      <w:r w:rsidR="009654F7">
        <w:fldChar w:fldCharType="end"/>
      </w:r>
      <w:r w:rsidR="009654F7">
        <w:t xml:space="preserve"> </w:t>
      </w:r>
      <w:r>
        <w:t>of NR sidelink evolution from 3GPP TSG RAN Meeting #9</w:t>
      </w:r>
      <w:r w:rsidR="005B2D67">
        <w:t>9</w:t>
      </w:r>
      <w:r>
        <w:t>-e includes an objective related to the support of operation of sidelink in unlicensed spectrum and also has an objective related to support of new introduced features (</w:t>
      </w:r>
      <w:proofErr w:type="gramStart"/>
      <w:r>
        <w:t>e.g.</w:t>
      </w:r>
      <w:proofErr w:type="gramEnd"/>
      <w:r>
        <w:t xml:space="preserve"> SL unlicensed) and frequency bands. Relevant objectives are copied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2115E" w14:paraId="61E0D4C2" w14:textId="77777777" w:rsidTr="003248D6">
        <w:tc>
          <w:tcPr>
            <w:tcW w:w="9617" w:type="dxa"/>
          </w:tcPr>
          <w:p w14:paraId="7FB75F04" w14:textId="77777777" w:rsidR="0082115E" w:rsidRPr="00C3201F" w:rsidRDefault="0082115E" w:rsidP="0082115E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" w:hAnsi="Times" w:cs="Times"/>
              </w:rPr>
            </w:pPr>
            <w:r w:rsidRPr="7B70DB4D">
              <w:rPr>
                <w:rFonts w:ascii="Times" w:hAnsi="Times" w:cs="Times"/>
              </w:rPr>
              <w:t xml:space="preserve">Study and specify support of sidelink on unlicensed spectrum for both mode 1 and mode 2 where </w:t>
            </w:r>
            <w:proofErr w:type="spellStart"/>
            <w:r w:rsidRPr="7B70DB4D">
              <w:rPr>
                <w:rFonts w:ascii="Times" w:hAnsi="Times" w:cs="Times"/>
              </w:rPr>
              <w:t>Uu</w:t>
            </w:r>
            <w:proofErr w:type="spellEnd"/>
            <w:r w:rsidRPr="7B70DB4D">
              <w:rPr>
                <w:rFonts w:ascii="Times" w:hAnsi="Times" w:cs="Times"/>
              </w:rPr>
              <w:t xml:space="preserve"> operation for mode 1 is limited to licensed spectrum only [RAN1, RAN2, </w:t>
            </w:r>
            <w:r w:rsidRPr="7B70DB4D">
              <w:rPr>
                <w:rFonts w:ascii="Times" w:hAnsi="Times" w:cs="Times"/>
                <w:highlight w:val="yellow"/>
              </w:rPr>
              <w:t>RAN4</w:t>
            </w:r>
            <w:r w:rsidRPr="7B70DB4D">
              <w:rPr>
                <w:rFonts w:ascii="Times" w:hAnsi="Times" w:cs="Times"/>
              </w:rPr>
              <w:t>]</w:t>
            </w:r>
          </w:p>
          <w:p w14:paraId="38C50760" w14:textId="77777777" w:rsidR="0082115E" w:rsidRPr="00C3201F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Channel access mechanisms from NR-U shall be reused for sidelink unlicensed operation</w:t>
            </w:r>
          </w:p>
          <w:p w14:paraId="79B8CF81" w14:textId="77777777" w:rsidR="0082115E" w:rsidRPr="00C3201F" w:rsidRDefault="0082115E" w:rsidP="0082115E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14:paraId="41FD7BB4" w14:textId="77777777" w:rsidR="0082115E" w:rsidRPr="00C3201F" w:rsidRDefault="0082115E" w:rsidP="0082115E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No specific enhancements for Rel-17 resource allocation mechanisms</w:t>
            </w:r>
          </w:p>
          <w:p w14:paraId="347F7B56" w14:textId="77777777" w:rsidR="0082115E" w:rsidRPr="00C3201F" w:rsidRDefault="0082115E" w:rsidP="0082115E">
            <w:pPr>
              <w:numPr>
                <w:ilvl w:val="2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If the existing NR-U channel access framework does not support the required SL-U functionality, WGs will make appropriate recommendations for RAN approval.</w:t>
            </w:r>
          </w:p>
          <w:p w14:paraId="19AB6F02" w14:textId="77777777" w:rsidR="0082115E" w:rsidRPr="00C3201F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Physical channel design framework: Required changes to NR sidelink physical channel structures and procedures to operate on unlicensed spectrum</w:t>
            </w:r>
          </w:p>
          <w:p w14:paraId="60CE4E41" w14:textId="77777777" w:rsidR="0082115E" w:rsidRPr="00C3201F" w:rsidRDefault="0082115E" w:rsidP="0082115E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1418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The existing NR sidelink and NR-U channel structure shall be reused as the baseline.</w:t>
            </w:r>
          </w:p>
          <w:p w14:paraId="659D0C19" w14:textId="77777777" w:rsidR="0082115E" w:rsidRPr="00C3201F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No specific enhancements for existing NR SL feature</w:t>
            </w:r>
          </w:p>
          <w:p w14:paraId="54E5F7EB" w14:textId="77777777" w:rsidR="0082115E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Focus on FR1 unlicensed bands (n46 and n96/n102).</w:t>
            </w:r>
          </w:p>
          <w:p w14:paraId="1564CE3C" w14:textId="77777777" w:rsidR="0082115E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993" w:hanging="284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Note: In sidelink unlicensed operation, the gNB does not perform Type 1 channel access to initiate and share a channel occupancy, neither Type 2 channel access to share an initiated channel occupancy, nor semi-static channel access procedures to access an unlicensed channel.</w:t>
            </w:r>
          </w:p>
          <w:p w14:paraId="5748A1CC" w14:textId="77777777" w:rsidR="0082115E" w:rsidRDefault="0082115E" w:rsidP="0082115E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highlight w:val="yellow"/>
                <w:lang w:eastAsia="ko-KR"/>
              </w:rPr>
              <w:t>UE Tx and Rx RF requirement for supporting new features introduced in this WI, sidelink frequency bands for single-carrier operation</w:t>
            </w:r>
            <w:r w:rsidRPr="7B70DB4D">
              <w:rPr>
                <w:rFonts w:ascii="Times" w:hAnsi="Times" w:cs="Times"/>
                <w:lang w:eastAsia="ko-KR"/>
              </w:rPr>
              <w:t xml:space="preserve"> and frequency band combinations for carrier aggregation operation [</w:t>
            </w:r>
            <w:r w:rsidRPr="7B70DB4D">
              <w:rPr>
                <w:rFonts w:ascii="Times" w:hAnsi="Times" w:cs="Times"/>
                <w:highlight w:val="yellow"/>
                <w:lang w:eastAsia="ko-KR"/>
              </w:rPr>
              <w:t>RAN4</w:t>
            </w:r>
            <w:r w:rsidRPr="7B70DB4D">
              <w:rPr>
                <w:rFonts w:ascii="Times" w:hAnsi="Times" w:cs="Times"/>
                <w:lang w:eastAsia="ko-KR"/>
              </w:rPr>
              <w:t>]</w:t>
            </w:r>
          </w:p>
          <w:p w14:paraId="1873EC53" w14:textId="77777777" w:rsidR="0082115E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The exact frequency bands for both licensed and ITS-dedicated spectrum in FR1 and FR2 are to be determined based on company input during the WI.</w:t>
            </w:r>
          </w:p>
          <w:p w14:paraId="10DB7231" w14:textId="77777777" w:rsidR="00EC5B93" w:rsidRDefault="00EC5B93" w:rsidP="00EC5B93">
            <w:pPr>
              <w:numPr>
                <w:ilvl w:val="0"/>
                <w:numId w:val="27"/>
              </w:numPr>
              <w:spacing w:before="60" w:after="60"/>
              <w:rPr>
                <w:rFonts w:ascii="Times" w:hAnsi="Times" w:cs="Times"/>
                <w:iCs/>
                <w:lang w:eastAsia="ko-KR"/>
              </w:rPr>
            </w:pPr>
            <w:r w:rsidRPr="00450B0D">
              <w:rPr>
                <w:rFonts w:ascii="Times" w:hAnsi="Times" w:cs="Times"/>
                <w:iCs/>
                <w:lang w:eastAsia="ko-KR"/>
              </w:rPr>
              <w:t xml:space="preserve">The frequency band combinations </w:t>
            </w:r>
            <w:proofErr w:type="gramStart"/>
            <w:r>
              <w:rPr>
                <w:rFonts w:ascii="Times" w:hAnsi="Times" w:cs="Times"/>
                <w:iCs/>
                <w:lang w:eastAsia="ko-KR"/>
              </w:rPr>
              <w:t>is</w:t>
            </w:r>
            <w:proofErr w:type="gramEnd"/>
            <w:r>
              <w:rPr>
                <w:rFonts w:ascii="Times" w:hAnsi="Times" w:cs="Times"/>
                <w:iCs/>
                <w:lang w:eastAsia="ko-KR"/>
              </w:rPr>
              <w:t xml:space="preserve"> limited to the </w:t>
            </w:r>
            <w:r w:rsidRPr="00450B0D">
              <w:rPr>
                <w:rFonts w:ascii="Times" w:hAnsi="Times" w:cs="Times"/>
                <w:iCs/>
                <w:lang w:eastAsia="ko-KR"/>
              </w:rPr>
              <w:t xml:space="preserve">ITS-dedicated spectrum </w:t>
            </w:r>
            <w:r w:rsidRPr="00E54642">
              <w:rPr>
                <w:rFonts w:ascii="Times" w:hAnsi="Times" w:cs="Times"/>
                <w:iCs/>
                <w:lang w:eastAsia="ko-KR"/>
              </w:rPr>
              <w:t>only (Band n47) for contiguous carrier aggregation</w:t>
            </w:r>
            <w:r w:rsidRPr="00450B0D">
              <w:rPr>
                <w:rFonts w:ascii="Times" w:hAnsi="Times" w:cs="Times"/>
                <w:iCs/>
                <w:lang w:eastAsia="ko-KR"/>
              </w:rPr>
              <w:t>.</w:t>
            </w:r>
          </w:p>
          <w:p w14:paraId="0A7F77C0" w14:textId="77777777" w:rsidR="0082115E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>Frequency bands for the unlicensed spectrum in FR1 are [n46 and n96/n102] (i.e., 5GHz and 6GHz) in accordance with corresponding national regulatory requirements.</w:t>
            </w:r>
          </w:p>
          <w:p w14:paraId="5721B978" w14:textId="77777777" w:rsidR="0082115E" w:rsidRDefault="0082115E" w:rsidP="0082115E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  <w:r w:rsidRPr="7B70DB4D">
              <w:rPr>
                <w:rFonts w:ascii="Times" w:hAnsi="Times" w:cs="Times"/>
                <w:lang w:eastAsia="ko-KR"/>
              </w:rPr>
              <w:t xml:space="preserve">Support of new sidelink frequency bands and band combinations should ensure coexistence between sidelink and </w:t>
            </w:r>
            <w:proofErr w:type="spellStart"/>
            <w:r w:rsidRPr="7B70DB4D">
              <w:rPr>
                <w:rFonts w:ascii="Times" w:hAnsi="Times" w:cs="Times"/>
                <w:lang w:eastAsia="ko-KR"/>
              </w:rPr>
              <w:t>Uu</w:t>
            </w:r>
            <w:proofErr w:type="spellEnd"/>
            <w:r w:rsidRPr="7B70DB4D">
              <w:rPr>
                <w:rFonts w:ascii="Times" w:hAnsi="Times" w:cs="Times"/>
                <w:lang w:eastAsia="ko-KR"/>
              </w:rPr>
              <w:t xml:space="preserve"> interface in the same and adjacent channels in licensed spectrum.</w:t>
            </w:r>
          </w:p>
          <w:p w14:paraId="43D51DB0" w14:textId="77777777" w:rsidR="0082115E" w:rsidRPr="00FD7D31" w:rsidRDefault="0082115E" w:rsidP="003248D6">
            <w:pPr>
              <w:overflowPunct w:val="0"/>
              <w:autoSpaceDE w:val="0"/>
              <w:autoSpaceDN w:val="0"/>
              <w:adjustRightInd w:val="0"/>
              <w:spacing w:before="60" w:after="60"/>
              <w:ind w:left="993"/>
              <w:jc w:val="both"/>
              <w:textAlignment w:val="baseline"/>
              <w:rPr>
                <w:rFonts w:ascii="Times" w:hAnsi="Times" w:cs="Times"/>
                <w:lang w:eastAsia="ko-KR"/>
              </w:rPr>
            </w:pPr>
          </w:p>
        </w:tc>
      </w:tr>
    </w:tbl>
    <w:p w14:paraId="094EFEEE" w14:textId="02D471BD" w:rsidR="0082115E" w:rsidRPr="00420B53" w:rsidRDefault="0082115E" w:rsidP="0082115E">
      <w:pPr>
        <w:spacing w:before="120" w:after="120"/>
        <w:jc w:val="both"/>
        <w:rPr>
          <w:rStyle w:val="Emphasis"/>
        </w:rPr>
      </w:pPr>
      <w:r w:rsidRPr="7B70DB4D">
        <w:rPr>
          <w:rStyle w:val="normaltextrun"/>
          <w:color w:val="000000"/>
          <w:shd w:val="clear" w:color="auto" w:fill="FFFFFF"/>
        </w:rPr>
        <w:t xml:space="preserve">In this paper we discuss potential RAN4 impact </w:t>
      </w:r>
      <w:r w:rsidR="009654F7">
        <w:rPr>
          <w:rStyle w:val="normaltextrun"/>
          <w:color w:val="000000"/>
          <w:shd w:val="clear" w:color="auto" w:fill="FFFFFF"/>
        </w:rPr>
        <w:t>o</w:t>
      </w:r>
      <w:r w:rsidR="009654F7" w:rsidRPr="009654F7">
        <w:rPr>
          <w:rStyle w:val="normaltextrun"/>
          <w:color w:val="000000"/>
          <w:shd w:val="clear" w:color="auto" w:fill="FFFFFF"/>
        </w:rPr>
        <w:t xml:space="preserve">n UE Tx requirements </w:t>
      </w:r>
      <w:r w:rsidRPr="7B70DB4D">
        <w:rPr>
          <w:rStyle w:val="normaltextrun"/>
          <w:color w:val="000000"/>
          <w:shd w:val="clear" w:color="auto" w:fill="FFFFFF"/>
        </w:rPr>
        <w:t>for SL operating in unlicensed spectrum.</w:t>
      </w:r>
    </w:p>
    <w:p w14:paraId="075F162B" w14:textId="77777777" w:rsidR="0060543D" w:rsidRPr="00EF698B" w:rsidRDefault="0060543D" w:rsidP="005C23A4"/>
    <w:p w14:paraId="65E21EC0" w14:textId="77777777" w:rsidR="003B659E" w:rsidRPr="00EF698B" w:rsidRDefault="003B659E" w:rsidP="00AE56B1">
      <w:pPr>
        <w:pStyle w:val="RAN4H1"/>
        <w:rPr>
          <w:lang w:val="en-US"/>
        </w:rPr>
      </w:pPr>
      <w:bookmarkStart w:id="5" w:name="_Toc116995842"/>
      <w:r w:rsidRPr="00EF698B">
        <w:rPr>
          <w:lang w:val="en-US"/>
        </w:rPr>
        <w:t>Discussion</w:t>
      </w:r>
      <w:bookmarkEnd w:id="5"/>
    </w:p>
    <w:p w14:paraId="6CDA099A" w14:textId="77777777" w:rsidR="00397850" w:rsidRDefault="00397850" w:rsidP="00397850">
      <w:pPr>
        <w:jc w:val="both"/>
      </w:pPr>
      <w:r>
        <w:t>Currently, sidelink requirements in RAN4 RF specifications are defined at least on the following specific sections for V2X communications:</w:t>
      </w:r>
    </w:p>
    <w:p w14:paraId="03AF41C6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lastRenderedPageBreak/>
        <w:t>5.2E</w:t>
      </w:r>
      <w:r>
        <w:tab/>
        <w:t>Operating bands for V2X</w:t>
      </w:r>
    </w:p>
    <w:p w14:paraId="757B00E6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5.3E</w:t>
      </w:r>
      <w:r>
        <w:tab/>
        <w:t>Channel bandwidth for V2X</w:t>
      </w:r>
    </w:p>
    <w:p w14:paraId="0ADE6BB2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5.4E</w:t>
      </w:r>
      <w:r>
        <w:tab/>
        <w:t>Channel arrangement for V2X</w:t>
      </w:r>
    </w:p>
    <w:p w14:paraId="11D6541F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6.2E</w:t>
      </w:r>
      <w:r>
        <w:tab/>
        <w:t>Transmit power for V2X</w:t>
      </w:r>
    </w:p>
    <w:p w14:paraId="6665F589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6.3E</w:t>
      </w:r>
      <w:r>
        <w:tab/>
        <w:t>Output power dynamics for V2X</w:t>
      </w:r>
    </w:p>
    <w:p w14:paraId="70898586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6.4E</w:t>
      </w:r>
      <w:r>
        <w:tab/>
        <w:t>Transmit signal quality for V2X</w:t>
      </w:r>
    </w:p>
    <w:p w14:paraId="66D45013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6.5E</w:t>
      </w:r>
      <w:r>
        <w:tab/>
        <w:t>Output RF spectrum emissions for V2X</w:t>
      </w:r>
    </w:p>
    <w:p w14:paraId="7A10E667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7.3E</w:t>
      </w:r>
      <w:r>
        <w:tab/>
        <w:t>Reference sensitivity for V2X</w:t>
      </w:r>
    </w:p>
    <w:p w14:paraId="75640722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7.4E</w:t>
      </w:r>
      <w:r>
        <w:tab/>
        <w:t>Maximum input level for V2X</w:t>
      </w:r>
    </w:p>
    <w:p w14:paraId="19729E29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7.5E</w:t>
      </w:r>
      <w:r>
        <w:tab/>
        <w:t>Adjacent channel selectivity for V2X</w:t>
      </w:r>
    </w:p>
    <w:p w14:paraId="5D2A59A5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7.6E</w:t>
      </w:r>
      <w:r>
        <w:tab/>
        <w:t>Blocking characteristics for V2X</w:t>
      </w:r>
    </w:p>
    <w:p w14:paraId="3CBDE51C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7.7E</w:t>
      </w:r>
      <w:r>
        <w:tab/>
        <w:t>Spurious response for V2X</w:t>
      </w:r>
    </w:p>
    <w:p w14:paraId="5C0B38AA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7.8E</w:t>
      </w:r>
      <w:r>
        <w:tab/>
        <w:t>Intermodulation characteristics for V2X</w:t>
      </w:r>
    </w:p>
    <w:p w14:paraId="3589B543" w14:textId="77777777" w:rsidR="00397850" w:rsidRDefault="00397850" w:rsidP="00397850">
      <w:pPr>
        <w:jc w:val="both"/>
      </w:pPr>
      <w:r>
        <w:t xml:space="preserve">In NR-U, </w:t>
      </w:r>
      <w:proofErr w:type="gramStart"/>
      <w:r>
        <w:t>a number of</w:t>
      </w:r>
      <w:proofErr w:type="gramEnd"/>
      <w:r>
        <w:t xml:space="preserve"> RF requirements were introduced in RAN4 specifications in Rel-16. As an example, the following list shows impacted or introduced sections (refer to first large RAN4 CR from NR-U Rel-16, RP-202117):</w:t>
      </w:r>
    </w:p>
    <w:p w14:paraId="7EFBAD91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5.2</w:t>
      </w:r>
      <w:r>
        <w:tab/>
        <w:t>Operating bands</w:t>
      </w:r>
    </w:p>
    <w:p w14:paraId="183E98E7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5.2D</w:t>
      </w:r>
      <w:r>
        <w:tab/>
        <w:t>Operating bands for UL MIMO</w:t>
      </w:r>
    </w:p>
    <w:p w14:paraId="347C87E5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6.2F</w:t>
      </w:r>
      <w:r>
        <w:tab/>
        <w:t>Transmit power for shared spectrum channel access</w:t>
      </w:r>
    </w:p>
    <w:p w14:paraId="28763BF4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6.3F</w:t>
      </w:r>
      <w:r>
        <w:tab/>
        <w:t>Output power dynamics for shared spectrum channel access</w:t>
      </w:r>
    </w:p>
    <w:p w14:paraId="5AE6B85C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6.4F</w:t>
      </w:r>
      <w:r>
        <w:tab/>
        <w:t>Transmit signal quality for shared spectrum channel access</w:t>
      </w:r>
    </w:p>
    <w:p w14:paraId="603B8E84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6.5F</w:t>
      </w:r>
      <w:r>
        <w:tab/>
        <w:t>Output RF spectrum emissions for shared spectrum channel access</w:t>
      </w:r>
    </w:p>
    <w:p w14:paraId="67D749C6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7.3F</w:t>
      </w:r>
      <w:r>
        <w:tab/>
        <w:t>Reference sensitivity for shared spectrum channel access</w:t>
      </w:r>
    </w:p>
    <w:p w14:paraId="49361961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7.5F</w:t>
      </w:r>
      <w:r>
        <w:tab/>
        <w:t>Adjacent channel selectivity for shared spectrum channel access</w:t>
      </w:r>
    </w:p>
    <w:p w14:paraId="3B788005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7.6F</w:t>
      </w:r>
      <w:r>
        <w:tab/>
        <w:t>Blocking characteristics for shared spectrum channel access</w:t>
      </w:r>
    </w:p>
    <w:p w14:paraId="18D41B3B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r>
        <w:t>7.7F</w:t>
      </w:r>
      <w:r>
        <w:tab/>
        <w:t>Spurious response for shared spectrum channel access</w:t>
      </w:r>
    </w:p>
    <w:p w14:paraId="1C2570FD" w14:textId="77777777" w:rsidR="00397850" w:rsidRDefault="00397850" w:rsidP="00397850">
      <w:pPr>
        <w:pStyle w:val="ListParagraph"/>
        <w:numPr>
          <w:ilvl w:val="0"/>
          <w:numId w:val="31"/>
        </w:numPr>
        <w:jc w:val="both"/>
      </w:pPr>
      <w:bookmarkStart w:id="6" w:name="_Toc21344500"/>
      <w:bookmarkStart w:id="7" w:name="_Toc29801988"/>
      <w:bookmarkStart w:id="8" w:name="_Toc29802412"/>
      <w:bookmarkStart w:id="9" w:name="_Toc29803037"/>
      <w:bookmarkStart w:id="10" w:name="_Toc36107779"/>
      <w:bookmarkStart w:id="11" w:name="_Toc37251553"/>
      <w:r>
        <w:t>7.8F</w:t>
      </w:r>
      <w:r>
        <w:tab/>
        <w:t>Intermodulation characteristics</w:t>
      </w:r>
      <w:bookmarkEnd w:id="6"/>
      <w:bookmarkEnd w:id="7"/>
      <w:bookmarkEnd w:id="8"/>
      <w:bookmarkEnd w:id="9"/>
      <w:bookmarkEnd w:id="10"/>
      <w:bookmarkEnd w:id="11"/>
      <w:r>
        <w:t xml:space="preserve"> for shared spectrum channel access</w:t>
      </w:r>
    </w:p>
    <w:p w14:paraId="636C697B" w14:textId="77777777" w:rsidR="00397850" w:rsidRDefault="00397850" w:rsidP="00397850">
      <w:pPr>
        <w:jc w:val="both"/>
      </w:pPr>
      <w:r>
        <w:t xml:space="preserve">Since SL-U is being specified in Rel-18 to operate in same bands as supported by NR-U in FR-1, i.e., including Band n46 (5 GHz) and Band n96/n102 (6 GHz), it is expected that SL-U should also follow similar RF requirements introduced by NR-U in RAN4 specs or utilize NR-U requirements as baseline. </w:t>
      </w:r>
    </w:p>
    <w:p w14:paraId="51179024" w14:textId="77777777" w:rsidR="00397850" w:rsidRPr="00B85273" w:rsidRDefault="00397850" w:rsidP="00397850">
      <w:pPr>
        <w:pStyle w:val="RAN4observation0"/>
        <w:jc w:val="both"/>
      </w:pPr>
      <w:bookmarkStart w:id="12" w:name="_Toc128472623"/>
      <w:bookmarkStart w:id="13" w:name="_Toc132021300"/>
      <w:r>
        <w:t>SL-U is being specified to operate in same bands as NR-U in FR1, thus SL-U may reuse NR-U RF requirements in large extent.</w:t>
      </w:r>
      <w:bookmarkEnd w:id="12"/>
      <w:bookmarkEnd w:id="13"/>
    </w:p>
    <w:p w14:paraId="40661EF0" w14:textId="77777777" w:rsidR="00250C47" w:rsidRPr="000E0FCD" w:rsidRDefault="00250C47" w:rsidP="00250C47">
      <w:r>
        <w:t xml:space="preserve">Regarding </w:t>
      </w:r>
      <w:r w:rsidRPr="00A37332">
        <w:t>Tx requirements for NR SL-U single carrier operation</w:t>
      </w:r>
      <w:r>
        <w:t>, requirements from NR-U which are aligned with regulation such as ETSI can be reused for SL-U, for example, the requirements for s</w:t>
      </w:r>
      <w:r w:rsidRPr="00F62D4C">
        <w:t>pectrum emission mask</w:t>
      </w:r>
      <w:r>
        <w:t xml:space="preserve"> (SEM).</w:t>
      </w:r>
    </w:p>
    <w:p w14:paraId="28BDBC7F" w14:textId="77777777" w:rsidR="00250C47" w:rsidRDefault="00250C47" w:rsidP="00250C47">
      <w:pPr>
        <w:pStyle w:val="RAN4proposal"/>
        <w:spacing w:before="240"/>
        <w:jc w:val="both"/>
      </w:pPr>
      <w:bookmarkStart w:id="14" w:name="_Toc132021301"/>
      <w:r>
        <w:t>RAN4 to reuse for SL-U the s</w:t>
      </w:r>
      <w:r w:rsidRPr="00F62D4C">
        <w:t>pectrum emission mask</w:t>
      </w:r>
      <w:r>
        <w:t xml:space="preserve"> (SEM) defined from NR-U.</w:t>
      </w:r>
      <w:bookmarkEnd w:id="14"/>
    </w:p>
    <w:p w14:paraId="441B80D6" w14:textId="1EA74A06" w:rsidR="00397850" w:rsidRDefault="00397850" w:rsidP="00397850">
      <w:pPr>
        <w:spacing w:before="240"/>
        <w:jc w:val="both"/>
        <w:rPr>
          <w:rFonts w:cs="Arial"/>
          <w:color w:val="000000"/>
          <w:lang w:eastAsia="zh-CN"/>
        </w:rPr>
      </w:pPr>
      <w:r>
        <w:t xml:space="preserve">With bands requirements defined, RAN4 may discuss specific features introduced for unlicensed spectrum operation </w:t>
      </w:r>
      <w:proofErr w:type="gramStart"/>
      <w:r>
        <w:t>taking into account</w:t>
      </w:r>
      <w:proofErr w:type="gramEnd"/>
      <w:r>
        <w:t xml:space="preserve"> the NR-U features which will be reused for SL-U, for example, interlaced allocations. </w:t>
      </w:r>
      <w:r w:rsidRPr="004263CC">
        <w:t>In NR-U, the</w:t>
      </w:r>
      <w:r w:rsidRPr="004263CC">
        <w:rPr>
          <w:rFonts w:cs="Arial"/>
          <w:color w:val="000000"/>
          <w:lang w:eastAsia="zh-CN"/>
        </w:rPr>
        <w:t xml:space="preserve"> regulatory limitations in terms of OCB and PSD guided the design choices for the uplink channels of NR-unlicensed system and therefore an interlaced FDM scheme was adopted. In interlaced FDM, specified in TS</w:t>
      </w:r>
      <w:r w:rsidR="00FB5A64">
        <w:rPr>
          <w:rFonts w:cs="Arial"/>
          <w:color w:val="000000"/>
          <w:lang w:eastAsia="zh-CN"/>
        </w:rPr>
        <w:t xml:space="preserve"> </w:t>
      </w:r>
      <w:r w:rsidRPr="004263CC">
        <w:rPr>
          <w:rFonts w:cs="Arial"/>
          <w:color w:val="000000"/>
          <w:lang w:eastAsia="zh-CN"/>
        </w:rPr>
        <w:t>38.214 as UL resource allocation type 2, the UL resources are allocated in interlaces of 10 equidistant PRBs. The number of interlaces is 10 for 15 kHz SCS and 5 for 30 kHz SCS.</w:t>
      </w:r>
      <w:r>
        <w:rPr>
          <w:rFonts w:cs="Arial"/>
          <w:color w:val="000000"/>
          <w:lang w:eastAsia="zh-CN"/>
        </w:rPr>
        <w:t xml:space="preserve"> Similarly, SL-U should also meet OCB/PSD requirements, thus in RAN1#109-e meeting, the following agreement was achieved related to PRB allocation for SL-U.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97850" w14:paraId="48FFBD5D" w14:textId="77777777" w:rsidTr="003248D6">
        <w:tc>
          <w:tcPr>
            <w:tcW w:w="9962" w:type="dxa"/>
          </w:tcPr>
          <w:p w14:paraId="6E2A61B0" w14:textId="77777777" w:rsidR="00397850" w:rsidRDefault="00397850" w:rsidP="003248D6">
            <w:pPr>
              <w:pStyle w:val="ListParagraph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lang w:eastAsia="zh-CN"/>
              </w:rPr>
            </w:pPr>
            <w:r w:rsidRPr="7B70DB4D">
              <w:rPr>
                <w:b/>
                <w:bCs/>
                <w:highlight w:val="green"/>
                <w:lang w:eastAsia="zh-CN"/>
              </w:rPr>
              <w:t>Agreement</w:t>
            </w:r>
            <w:r w:rsidRPr="7B70DB4D">
              <w:rPr>
                <w:b/>
                <w:bCs/>
                <w:lang w:eastAsia="zh-CN"/>
              </w:rPr>
              <w:t>:</w:t>
            </w:r>
            <w:r w:rsidRPr="7B70DB4D">
              <w:rPr>
                <w:lang w:eastAsia="zh-CN"/>
              </w:rPr>
              <w:t xml:space="preserve"> For PSCCH and PSSCH in SL-U:</w:t>
            </w:r>
          </w:p>
          <w:p w14:paraId="6AF295DF" w14:textId="77777777" w:rsidR="00397850" w:rsidRDefault="00397850" w:rsidP="00397850">
            <w:pPr>
              <w:pStyle w:val="ListParagraph"/>
              <w:numPr>
                <w:ilvl w:val="0"/>
                <w:numId w:val="30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Both R16/R17 NR SL contiguous RB-based and R16 NR-U interlace RB-based transmissions are considered as starting point</w:t>
            </w:r>
          </w:p>
          <w:p w14:paraId="776C6C71" w14:textId="77777777" w:rsidR="00397850" w:rsidRDefault="00397850" w:rsidP="00397850">
            <w:pPr>
              <w:pStyle w:val="ListParagraph"/>
              <w:numPr>
                <w:ilvl w:val="1"/>
                <w:numId w:val="30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RAN1 strives to have unified design for both contiguous RB-based and interlace RB-based transmissions</w:t>
            </w:r>
          </w:p>
          <w:p w14:paraId="15892290" w14:textId="77777777" w:rsidR="00397850" w:rsidRDefault="00397850" w:rsidP="00397850">
            <w:pPr>
              <w:pStyle w:val="ListParagraph"/>
              <w:numPr>
                <w:ilvl w:val="1"/>
                <w:numId w:val="30"/>
              </w:numPr>
              <w:autoSpaceDE w:val="0"/>
              <w:autoSpaceDN w:val="0"/>
              <w:adjustRightInd w:val="0"/>
              <w:snapToGrid w:val="0"/>
              <w:contextualSpacing w:val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FFS: whether/how to address </w:t>
            </w:r>
            <w:r w:rsidRPr="0014587A">
              <w:rPr>
                <w:lang w:eastAsia="zh-CN"/>
              </w:rPr>
              <w:t>IBE</w:t>
            </w:r>
            <w:r>
              <w:rPr>
                <w:lang w:eastAsia="zh-CN"/>
              </w:rPr>
              <w:t xml:space="preserve"> (In Band Emission) impact</w:t>
            </w:r>
          </w:p>
        </w:tc>
      </w:tr>
    </w:tbl>
    <w:p w14:paraId="16106477" w14:textId="77777777" w:rsidR="00397850" w:rsidRDefault="00397850" w:rsidP="00397850">
      <w:pPr>
        <w:jc w:val="both"/>
      </w:pPr>
    </w:p>
    <w:p w14:paraId="0DEAEE3E" w14:textId="77777777" w:rsidR="00397850" w:rsidRDefault="00397850" w:rsidP="00397850">
      <w:pPr>
        <w:jc w:val="both"/>
      </w:pPr>
      <w:r>
        <w:t xml:space="preserve">Based on that, RAN4 should discuss whether UE maximum power reduction (MPR) requirements for V2X should be modified </w:t>
      </w:r>
      <w:proofErr w:type="gramStart"/>
      <w:r>
        <w:t>taking into account</w:t>
      </w:r>
      <w:proofErr w:type="gramEnd"/>
      <w:r>
        <w:t xml:space="preserve"> the support for interlaced allocation in SL-U.</w:t>
      </w:r>
    </w:p>
    <w:p w14:paraId="08C27F2B" w14:textId="77777777" w:rsidR="00397850" w:rsidRDefault="00397850" w:rsidP="00397850">
      <w:pPr>
        <w:pStyle w:val="RAN4proposal"/>
        <w:spacing w:before="240"/>
        <w:jc w:val="both"/>
      </w:pPr>
      <w:bookmarkStart w:id="15" w:name="_Toc128472626"/>
      <w:bookmarkStart w:id="16" w:name="_Toc132021302"/>
      <w:r>
        <w:lastRenderedPageBreak/>
        <w:t>RAN4 to discuss whether MPR requirements for V2X should be modified considering the support for interlaced allocation.</w:t>
      </w:r>
      <w:bookmarkEnd w:id="15"/>
      <w:bookmarkEnd w:id="16"/>
    </w:p>
    <w:p w14:paraId="28954267" w14:textId="77777777" w:rsidR="00397850" w:rsidRDefault="00397850" w:rsidP="00397850">
      <w:pPr>
        <w:jc w:val="both"/>
      </w:pPr>
      <w:r>
        <w:t>It should also be noticed that RAN4 RF requirements for PSCCH, PSSCH and PSBCH applies in many cases the general requirements for PUSCH. For example, in current specification, in-band emissions of V2X follow the general requirements from subclause 6.4.2.3. However, for SL-U, RAN4 should discuss whether shared spectrum requirements should apply, for example, following in-band emission requirements of subclause 6.4F.2.3.</w:t>
      </w:r>
    </w:p>
    <w:p w14:paraId="38084A8C" w14:textId="00B27D30" w:rsidR="0060543D" w:rsidRPr="0060543D" w:rsidRDefault="00397850" w:rsidP="0060543D">
      <w:pPr>
        <w:pStyle w:val="RAN4proposal"/>
        <w:spacing w:before="240"/>
        <w:jc w:val="both"/>
      </w:pPr>
      <w:r>
        <w:t xml:space="preserve"> </w:t>
      </w:r>
      <w:bookmarkStart w:id="17" w:name="_Toc128472627"/>
      <w:bookmarkStart w:id="18" w:name="_Toc132021303"/>
      <w:r>
        <w:t>RAN4 to discuss which V2X requirements should be changed from general PUSCH based requirements to shared spectrum channel access-based requirements, for example, applying in-band emissions requirements from subclause 6.4F.2.3 for SL-U.</w:t>
      </w:r>
      <w:bookmarkEnd w:id="17"/>
      <w:bookmarkEnd w:id="18"/>
    </w:p>
    <w:p w14:paraId="1286ECB4" w14:textId="590B7BB5" w:rsidR="00CD7492" w:rsidRPr="00EF698B" w:rsidRDefault="00CD7492" w:rsidP="00A37002">
      <w:pPr>
        <w:pStyle w:val="RAN4H1"/>
        <w:rPr>
          <w:lang w:val="en-US"/>
        </w:rPr>
      </w:pPr>
      <w:bookmarkStart w:id="19" w:name="_Toc116995848"/>
      <w:r w:rsidRPr="00EF698B">
        <w:rPr>
          <w:lang w:val="en-US"/>
        </w:rPr>
        <w:t>Conclusion</w:t>
      </w:r>
      <w:bookmarkEnd w:id="19"/>
    </w:p>
    <w:p w14:paraId="07911E29" w14:textId="77777777" w:rsidR="00E55751" w:rsidRPr="00592A86" w:rsidRDefault="008B0961" w:rsidP="00936159">
      <w:r>
        <w:t>In the paper, t</w:t>
      </w:r>
      <w:r w:rsidR="005B4801">
        <w:t xml:space="preserve">he </w:t>
      </w:r>
      <w:r w:rsidR="005B4801" w:rsidRPr="00E55751">
        <w:t xml:space="preserve">following Observations </w:t>
      </w:r>
      <w:r w:rsidRPr="00E55751">
        <w:t>and</w:t>
      </w:r>
      <w:r w:rsidR="005B4801">
        <w:t xml:space="preserve"> Proposals were made:</w:t>
      </w:r>
    </w:p>
    <w:p w14:paraId="08600AE3" w14:textId="00BC1963" w:rsidR="00271763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r>
        <w:rPr>
          <w:i/>
          <w:iCs/>
          <w:noProof/>
          <w:u w:val="single"/>
        </w:rPr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i/>
          <w:iCs/>
          <w:noProof/>
          <w:u w:val="single"/>
        </w:rPr>
        <w:fldChar w:fldCharType="separate"/>
      </w:r>
      <w:hyperlink w:anchor="_Toc132021300" w:history="1">
        <w:r w:rsidR="00271763" w:rsidRPr="007B3AAF">
          <w:rPr>
            <w:rStyle w:val="Hyperlink"/>
            <w:b/>
            <w:noProof/>
          </w:rPr>
          <w:t>Observation 1:</w:t>
        </w:r>
        <w:r w:rsidR="00271763" w:rsidRPr="007B3AAF">
          <w:rPr>
            <w:rStyle w:val="Hyperlink"/>
            <w:noProof/>
          </w:rPr>
          <w:t xml:space="preserve"> SL-U is being specified to operate in same bands as NR-U in FR1, thus SL-U may reuse NR-U RF requirements in large extent.</w:t>
        </w:r>
      </w:hyperlink>
    </w:p>
    <w:p w14:paraId="678E622E" w14:textId="2528B4C0" w:rsidR="00271763" w:rsidRDefault="0027176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2021301" w:history="1">
        <w:r w:rsidRPr="007B3AAF">
          <w:rPr>
            <w:rStyle w:val="Hyperlink"/>
            <w:noProof/>
          </w:rPr>
          <w:t>Proposal 1: RAN4 to reuse for SL-U the spectrum emission mask (SEM) defined from NR-U.</w:t>
        </w:r>
      </w:hyperlink>
    </w:p>
    <w:p w14:paraId="5C5975FF" w14:textId="2900F435" w:rsidR="00271763" w:rsidRDefault="0027176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2021302" w:history="1">
        <w:r w:rsidRPr="007B3AAF">
          <w:rPr>
            <w:rStyle w:val="Hyperlink"/>
            <w:noProof/>
          </w:rPr>
          <w:t>Proposal 2: RAN4 to discuss whether MPR requirements for V2X should be modified considering the support for interlaced allocation.</w:t>
        </w:r>
      </w:hyperlink>
    </w:p>
    <w:p w14:paraId="6F109811" w14:textId="7667E2A2" w:rsidR="00271763" w:rsidRDefault="00271763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2021303" w:history="1">
        <w:r w:rsidRPr="007B3AAF">
          <w:rPr>
            <w:rStyle w:val="Hyperlink"/>
            <w:noProof/>
          </w:rPr>
          <w:t>Proposal 3: RAN4 to discuss which V2X requirements should be changed from general PUSCH based requirements to shared spectrum channel access-based requirements, for example, applying in-band emissions requirements from subclause 6.4F.2.3 for SL-U.</w:t>
        </w:r>
      </w:hyperlink>
    </w:p>
    <w:p w14:paraId="3DECD0F9" w14:textId="6AA6BB9C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20" w:name="_Toc116995849"/>
      <w:r w:rsidR="003B659E" w:rsidRPr="00EF698B">
        <w:t>References</w:t>
      </w:r>
      <w:bookmarkEnd w:id="20"/>
    </w:p>
    <w:p w14:paraId="4119A88A" w14:textId="1FE90C06" w:rsidR="00687FA0" w:rsidRPr="003C4FDE" w:rsidRDefault="005B2D67" w:rsidP="00D66188">
      <w:pPr>
        <w:pStyle w:val="ListParagraph"/>
        <w:numPr>
          <w:ilvl w:val="0"/>
          <w:numId w:val="21"/>
        </w:numPr>
        <w:ind w:right="-22"/>
      </w:pPr>
      <w:bookmarkStart w:id="21" w:name="_Ref114500673"/>
      <w:bookmarkStart w:id="22" w:name="_Ref131579485"/>
      <w:bookmarkEnd w:id="21"/>
      <w:r w:rsidRPr="005B2D67">
        <w:t>RP-230077</w:t>
      </w:r>
      <w:r w:rsidR="00D40288" w:rsidRPr="003C4FDE">
        <w:t>,</w:t>
      </w:r>
      <w:r w:rsidR="000040DC" w:rsidRPr="003C4FDE">
        <w:t xml:space="preserve"> </w:t>
      </w:r>
      <w:r w:rsidR="0057756E" w:rsidRPr="0057756E">
        <w:t>WID revision: NR sidelink evolution</w:t>
      </w:r>
      <w:r w:rsidR="0057756E">
        <w:t>, OPPO</w:t>
      </w:r>
      <w:r w:rsidR="000040DC" w:rsidRPr="003C4FDE">
        <w:t>.</w:t>
      </w:r>
      <w:bookmarkEnd w:id="22"/>
      <w:r w:rsidR="000040DC" w:rsidRPr="003C4FDE">
        <w:t xml:space="preserve"> </w:t>
      </w:r>
    </w:p>
    <w:sectPr w:rsidR="00687FA0" w:rsidRPr="003C4FD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E619C" w14:textId="77777777" w:rsidR="009727F6" w:rsidRDefault="009727F6" w:rsidP="00001C9B">
      <w:pPr>
        <w:spacing w:after="0" w:line="240" w:lineRule="auto"/>
      </w:pPr>
      <w:r>
        <w:separator/>
      </w:r>
    </w:p>
  </w:endnote>
  <w:endnote w:type="continuationSeparator" w:id="0">
    <w:p w14:paraId="5371921A" w14:textId="77777777" w:rsidR="009727F6" w:rsidRDefault="009727F6" w:rsidP="00001C9B">
      <w:pPr>
        <w:spacing w:after="0" w:line="240" w:lineRule="auto"/>
      </w:pPr>
      <w:r>
        <w:continuationSeparator/>
      </w:r>
    </w:p>
  </w:endnote>
  <w:endnote w:type="continuationNotice" w:id="1">
    <w:p w14:paraId="3A7684EC" w14:textId="77777777" w:rsidR="009727F6" w:rsidRDefault="009727F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&quot;Courier New&quot;">
    <w:altName w:val="Cambria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901FF" w14:textId="77777777" w:rsidR="009727F6" w:rsidRDefault="009727F6" w:rsidP="00001C9B">
      <w:pPr>
        <w:spacing w:after="0" w:line="240" w:lineRule="auto"/>
      </w:pPr>
      <w:r>
        <w:separator/>
      </w:r>
    </w:p>
  </w:footnote>
  <w:footnote w:type="continuationSeparator" w:id="0">
    <w:p w14:paraId="327B0A03" w14:textId="77777777" w:rsidR="009727F6" w:rsidRDefault="009727F6" w:rsidP="00001C9B">
      <w:pPr>
        <w:spacing w:after="0" w:line="240" w:lineRule="auto"/>
      </w:pPr>
      <w:r>
        <w:continuationSeparator/>
      </w:r>
    </w:p>
  </w:footnote>
  <w:footnote w:type="continuationNotice" w:id="1">
    <w:p w14:paraId="57EAEAE4" w14:textId="77777777" w:rsidR="009727F6" w:rsidRDefault="009727F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1794E7E"/>
    <w:multiLevelType w:val="hybridMultilevel"/>
    <w:tmpl w:val="F8604162"/>
    <w:lvl w:ilvl="0" w:tplc="64B29A62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dstrike w:val="0"/>
        <w:u w:val="none"/>
        <w:effect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dstrike w:val="0"/>
        <w:color w:val="auto"/>
        <w:u w:val="none"/>
        <w:effect w:val="no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471F25"/>
    <w:multiLevelType w:val="hybridMultilevel"/>
    <w:tmpl w:val="EBA6D996"/>
    <w:lvl w:ilvl="0" w:tplc="2772A77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593A50"/>
    <w:multiLevelType w:val="hybridMultilevel"/>
    <w:tmpl w:val="900EF5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444859">
    <w:abstractNumId w:val="1"/>
  </w:num>
  <w:num w:numId="2" w16cid:durableId="1792674274">
    <w:abstractNumId w:val="7"/>
  </w:num>
  <w:num w:numId="3" w16cid:durableId="609356266">
    <w:abstractNumId w:val="13"/>
  </w:num>
  <w:num w:numId="4" w16cid:durableId="541937559">
    <w:abstractNumId w:val="6"/>
  </w:num>
  <w:num w:numId="5" w16cid:durableId="527332951">
    <w:abstractNumId w:val="17"/>
  </w:num>
  <w:num w:numId="6" w16cid:durableId="1453866603">
    <w:abstractNumId w:val="11"/>
  </w:num>
  <w:num w:numId="7" w16cid:durableId="1286085711">
    <w:abstractNumId w:val="12"/>
  </w:num>
  <w:num w:numId="8" w16cid:durableId="1494880412">
    <w:abstractNumId w:val="12"/>
    <w:lvlOverride w:ilvl="0">
      <w:startOverride w:val="1"/>
    </w:lvlOverride>
  </w:num>
  <w:num w:numId="9" w16cid:durableId="326598181">
    <w:abstractNumId w:val="12"/>
    <w:lvlOverride w:ilvl="0">
      <w:startOverride w:val="1"/>
    </w:lvlOverride>
  </w:num>
  <w:num w:numId="10" w16cid:durableId="1045064847">
    <w:abstractNumId w:val="12"/>
    <w:lvlOverride w:ilvl="0">
      <w:startOverride w:val="1"/>
    </w:lvlOverride>
  </w:num>
  <w:num w:numId="11" w16cid:durableId="1839686116">
    <w:abstractNumId w:val="11"/>
    <w:lvlOverride w:ilvl="0">
      <w:startOverride w:val="1"/>
    </w:lvlOverride>
  </w:num>
  <w:num w:numId="12" w16cid:durableId="364208938">
    <w:abstractNumId w:val="12"/>
    <w:lvlOverride w:ilvl="0">
      <w:startOverride w:val="1"/>
    </w:lvlOverride>
  </w:num>
  <w:num w:numId="13" w16cid:durableId="1796099864">
    <w:abstractNumId w:val="11"/>
    <w:lvlOverride w:ilvl="0">
      <w:startOverride w:val="1"/>
    </w:lvlOverride>
  </w:num>
  <w:num w:numId="14" w16cid:durableId="784349694">
    <w:abstractNumId w:val="12"/>
    <w:lvlOverride w:ilvl="0">
      <w:startOverride w:val="1"/>
    </w:lvlOverride>
  </w:num>
  <w:num w:numId="15" w16cid:durableId="1330719308">
    <w:abstractNumId w:val="18"/>
  </w:num>
  <w:num w:numId="16" w16cid:durableId="1384596121">
    <w:abstractNumId w:val="4"/>
  </w:num>
  <w:num w:numId="17" w16cid:durableId="637615118">
    <w:abstractNumId w:val="16"/>
  </w:num>
  <w:num w:numId="18" w16cid:durableId="122933982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5635228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9584954">
    <w:abstractNumId w:val="10"/>
  </w:num>
  <w:num w:numId="21" w16cid:durableId="1825926017">
    <w:abstractNumId w:val="14"/>
  </w:num>
  <w:num w:numId="22" w16cid:durableId="585918129">
    <w:abstractNumId w:val="11"/>
    <w:lvlOverride w:ilvl="0">
      <w:startOverride w:val="1"/>
    </w:lvlOverride>
  </w:num>
  <w:num w:numId="23" w16cid:durableId="1679849711">
    <w:abstractNumId w:val="12"/>
    <w:lvlOverride w:ilvl="0">
      <w:startOverride w:val="1"/>
    </w:lvlOverride>
  </w:num>
  <w:num w:numId="24" w16cid:durableId="418217476">
    <w:abstractNumId w:val="3"/>
  </w:num>
  <w:num w:numId="25" w16cid:durableId="429786803">
    <w:abstractNumId w:val="0"/>
  </w:num>
  <w:num w:numId="26" w16cid:durableId="1968198438">
    <w:abstractNumId w:val="0"/>
    <w:lvlOverride w:ilvl="0">
      <w:startOverride w:val="1"/>
    </w:lvlOverride>
  </w:num>
  <w:num w:numId="27" w16cid:durableId="2098942106">
    <w:abstractNumId w:val="2"/>
  </w:num>
  <w:num w:numId="28" w16cid:durableId="1748652529">
    <w:abstractNumId w:val="9"/>
  </w:num>
  <w:num w:numId="29" w16cid:durableId="1242790942">
    <w:abstractNumId w:val="5"/>
  </w:num>
  <w:num w:numId="30" w16cid:durableId="562914057">
    <w:abstractNumId w:val="8"/>
  </w:num>
  <w:num w:numId="31" w16cid:durableId="64304370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6521E"/>
    <w:rsid w:val="00001C9B"/>
    <w:rsid w:val="000040DC"/>
    <w:rsid w:val="000151EF"/>
    <w:rsid w:val="000239F5"/>
    <w:rsid w:val="0008612A"/>
    <w:rsid w:val="00090E18"/>
    <w:rsid w:val="000A10BC"/>
    <w:rsid w:val="000B0056"/>
    <w:rsid w:val="000C3C7B"/>
    <w:rsid w:val="000C56D5"/>
    <w:rsid w:val="000D0BAE"/>
    <w:rsid w:val="000D0F93"/>
    <w:rsid w:val="000E0FCD"/>
    <w:rsid w:val="000F3AB5"/>
    <w:rsid w:val="001007AA"/>
    <w:rsid w:val="00106416"/>
    <w:rsid w:val="00110481"/>
    <w:rsid w:val="001127C9"/>
    <w:rsid w:val="00115B88"/>
    <w:rsid w:val="0011629D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A3BA4"/>
    <w:rsid w:val="001A6D1F"/>
    <w:rsid w:val="001E30F6"/>
    <w:rsid w:val="00217EE5"/>
    <w:rsid w:val="002241DB"/>
    <w:rsid w:val="00235F5C"/>
    <w:rsid w:val="00250C47"/>
    <w:rsid w:val="00257FA3"/>
    <w:rsid w:val="00270E3E"/>
    <w:rsid w:val="00271763"/>
    <w:rsid w:val="00277B56"/>
    <w:rsid w:val="002A19F5"/>
    <w:rsid w:val="002A3807"/>
    <w:rsid w:val="002B4922"/>
    <w:rsid w:val="002C22C3"/>
    <w:rsid w:val="002C2D19"/>
    <w:rsid w:val="002D10FA"/>
    <w:rsid w:val="002D3667"/>
    <w:rsid w:val="002D4C55"/>
    <w:rsid w:val="002D5320"/>
    <w:rsid w:val="002E36D9"/>
    <w:rsid w:val="002E6DED"/>
    <w:rsid w:val="002F1563"/>
    <w:rsid w:val="00300956"/>
    <w:rsid w:val="00315B14"/>
    <w:rsid w:val="00317187"/>
    <w:rsid w:val="003248D6"/>
    <w:rsid w:val="0032499A"/>
    <w:rsid w:val="003341F7"/>
    <w:rsid w:val="00347FEC"/>
    <w:rsid w:val="00356F45"/>
    <w:rsid w:val="003638F4"/>
    <w:rsid w:val="00366B74"/>
    <w:rsid w:val="00375EF6"/>
    <w:rsid w:val="00397850"/>
    <w:rsid w:val="003A710A"/>
    <w:rsid w:val="003B659E"/>
    <w:rsid w:val="003C275E"/>
    <w:rsid w:val="003C4370"/>
    <w:rsid w:val="003C4FDE"/>
    <w:rsid w:val="003E58DF"/>
    <w:rsid w:val="003F320A"/>
    <w:rsid w:val="003F796D"/>
    <w:rsid w:val="00404C4C"/>
    <w:rsid w:val="0041423F"/>
    <w:rsid w:val="00414F81"/>
    <w:rsid w:val="004167FD"/>
    <w:rsid w:val="00436A0F"/>
    <w:rsid w:val="00437150"/>
    <w:rsid w:val="0043750A"/>
    <w:rsid w:val="004732E9"/>
    <w:rsid w:val="004854BB"/>
    <w:rsid w:val="00494675"/>
    <w:rsid w:val="00496606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62492"/>
    <w:rsid w:val="00572A20"/>
    <w:rsid w:val="0057756E"/>
    <w:rsid w:val="005836F8"/>
    <w:rsid w:val="005918FA"/>
    <w:rsid w:val="00592A86"/>
    <w:rsid w:val="005B2D67"/>
    <w:rsid w:val="005B4801"/>
    <w:rsid w:val="005C23A4"/>
    <w:rsid w:val="005D1CDF"/>
    <w:rsid w:val="005D2BB7"/>
    <w:rsid w:val="005E3DEA"/>
    <w:rsid w:val="005E61A8"/>
    <w:rsid w:val="005F6419"/>
    <w:rsid w:val="0060543D"/>
    <w:rsid w:val="006060D6"/>
    <w:rsid w:val="006104DD"/>
    <w:rsid w:val="006130B5"/>
    <w:rsid w:val="00617400"/>
    <w:rsid w:val="00632D29"/>
    <w:rsid w:val="00647926"/>
    <w:rsid w:val="00653530"/>
    <w:rsid w:val="00664950"/>
    <w:rsid w:val="00674E3A"/>
    <w:rsid w:val="00683220"/>
    <w:rsid w:val="00684D2C"/>
    <w:rsid w:val="00687FA0"/>
    <w:rsid w:val="00695FAD"/>
    <w:rsid w:val="006A3C11"/>
    <w:rsid w:val="006B7010"/>
    <w:rsid w:val="006C3095"/>
    <w:rsid w:val="006E1151"/>
    <w:rsid w:val="006E6311"/>
    <w:rsid w:val="006F3FFB"/>
    <w:rsid w:val="007109E1"/>
    <w:rsid w:val="007145FF"/>
    <w:rsid w:val="00715B2A"/>
    <w:rsid w:val="007450F1"/>
    <w:rsid w:val="00751515"/>
    <w:rsid w:val="007626B7"/>
    <w:rsid w:val="0078212B"/>
    <w:rsid w:val="00784DF6"/>
    <w:rsid w:val="00785232"/>
    <w:rsid w:val="007B186C"/>
    <w:rsid w:val="007C1696"/>
    <w:rsid w:val="007C3ED0"/>
    <w:rsid w:val="007C5971"/>
    <w:rsid w:val="007F54B9"/>
    <w:rsid w:val="00806A76"/>
    <w:rsid w:val="00811C9D"/>
    <w:rsid w:val="00814108"/>
    <w:rsid w:val="00816C80"/>
    <w:rsid w:val="0082115E"/>
    <w:rsid w:val="00825BA3"/>
    <w:rsid w:val="00835D33"/>
    <w:rsid w:val="00841BCD"/>
    <w:rsid w:val="00851A8E"/>
    <w:rsid w:val="0085365B"/>
    <w:rsid w:val="00866579"/>
    <w:rsid w:val="008826C1"/>
    <w:rsid w:val="00883DFD"/>
    <w:rsid w:val="008A1BF7"/>
    <w:rsid w:val="008A4FED"/>
    <w:rsid w:val="008A5B0E"/>
    <w:rsid w:val="008B0961"/>
    <w:rsid w:val="0090091A"/>
    <w:rsid w:val="009042BD"/>
    <w:rsid w:val="00936159"/>
    <w:rsid w:val="009463F2"/>
    <w:rsid w:val="00953945"/>
    <w:rsid w:val="009654F7"/>
    <w:rsid w:val="009727F6"/>
    <w:rsid w:val="00977E1D"/>
    <w:rsid w:val="0098260C"/>
    <w:rsid w:val="009B0573"/>
    <w:rsid w:val="009B7B4B"/>
    <w:rsid w:val="009B7C21"/>
    <w:rsid w:val="009E6B0F"/>
    <w:rsid w:val="00A04992"/>
    <w:rsid w:val="00A147AA"/>
    <w:rsid w:val="00A21D71"/>
    <w:rsid w:val="00A22B78"/>
    <w:rsid w:val="00A25AE5"/>
    <w:rsid w:val="00A37002"/>
    <w:rsid w:val="00A37332"/>
    <w:rsid w:val="00A37CEF"/>
    <w:rsid w:val="00A4355E"/>
    <w:rsid w:val="00A60204"/>
    <w:rsid w:val="00A60D55"/>
    <w:rsid w:val="00A92BCD"/>
    <w:rsid w:val="00AA1B0E"/>
    <w:rsid w:val="00AA47B6"/>
    <w:rsid w:val="00AC163B"/>
    <w:rsid w:val="00AC5CA7"/>
    <w:rsid w:val="00AC6058"/>
    <w:rsid w:val="00AD600D"/>
    <w:rsid w:val="00AE2BA5"/>
    <w:rsid w:val="00AE56B1"/>
    <w:rsid w:val="00AE6C90"/>
    <w:rsid w:val="00AE6D09"/>
    <w:rsid w:val="00AF7A7C"/>
    <w:rsid w:val="00B408B6"/>
    <w:rsid w:val="00B542DA"/>
    <w:rsid w:val="00B73862"/>
    <w:rsid w:val="00B73F43"/>
    <w:rsid w:val="00BA6B66"/>
    <w:rsid w:val="00BA6E48"/>
    <w:rsid w:val="00BE0AF6"/>
    <w:rsid w:val="00BE1F03"/>
    <w:rsid w:val="00BE58A7"/>
    <w:rsid w:val="00BF2218"/>
    <w:rsid w:val="00C0426B"/>
    <w:rsid w:val="00C045DF"/>
    <w:rsid w:val="00C14981"/>
    <w:rsid w:val="00C24643"/>
    <w:rsid w:val="00C26D43"/>
    <w:rsid w:val="00C36B5D"/>
    <w:rsid w:val="00C43DB8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CE68CB"/>
    <w:rsid w:val="00D00211"/>
    <w:rsid w:val="00D04DE7"/>
    <w:rsid w:val="00D06309"/>
    <w:rsid w:val="00D20B44"/>
    <w:rsid w:val="00D270F8"/>
    <w:rsid w:val="00D351EA"/>
    <w:rsid w:val="00D40288"/>
    <w:rsid w:val="00D43403"/>
    <w:rsid w:val="00D51E76"/>
    <w:rsid w:val="00D5270B"/>
    <w:rsid w:val="00D62E71"/>
    <w:rsid w:val="00D6430D"/>
    <w:rsid w:val="00D66188"/>
    <w:rsid w:val="00D731F6"/>
    <w:rsid w:val="00D740CA"/>
    <w:rsid w:val="00D75A03"/>
    <w:rsid w:val="00D810EA"/>
    <w:rsid w:val="00D85728"/>
    <w:rsid w:val="00D95481"/>
    <w:rsid w:val="00DC7A13"/>
    <w:rsid w:val="00DF2997"/>
    <w:rsid w:val="00E10BC4"/>
    <w:rsid w:val="00E1415D"/>
    <w:rsid w:val="00E3134D"/>
    <w:rsid w:val="00E323E9"/>
    <w:rsid w:val="00E34018"/>
    <w:rsid w:val="00E437D2"/>
    <w:rsid w:val="00E55751"/>
    <w:rsid w:val="00E706A7"/>
    <w:rsid w:val="00E909E9"/>
    <w:rsid w:val="00EA2311"/>
    <w:rsid w:val="00EA30AF"/>
    <w:rsid w:val="00EC5B93"/>
    <w:rsid w:val="00EC7BC3"/>
    <w:rsid w:val="00ED6B0B"/>
    <w:rsid w:val="00ED7600"/>
    <w:rsid w:val="00EE642F"/>
    <w:rsid w:val="00EF6073"/>
    <w:rsid w:val="00EF698B"/>
    <w:rsid w:val="00F1362C"/>
    <w:rsid w:val="00F414F1"/>
    <w:rsid w:val="00F508B8"/>
    <w:rsid w:val="00F62D4C"/>
    <w:rsid w:val="00F6521E"/>
    <w:rsid w:val="00F72CB1"/>
    <w:rsid w:val="00F8215E"/>
    <w:rsid w:val="00F824F5"/>
    <w:rsid w:val="00F84C97"/>
    <w:rsid w:val="00F90FAB"/>
    <w:rsid w:val="00F9374D"/>
    <w:rsid w:val="00FB5A64"/>
    <w:rsid w:val="00FC29B9"/>
    <w:rsid w:val="00FC6FD3"/>
    <w:rsid w:val="00FE305C"/>
    <w:rsid w:val="00FF0301"/>
    <w:rsid w:val="6155083D"/>
    <w:rsid w:val="7DF1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0D7A642"/>
  <w15:chartTrackingRefBased/>
  <w15:docId w15:val="{C9429348-7773-4362-95CD-BCB7F9189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&quot;Courier New&quot;" w:hAnsi="&quot;Courier New&quot;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customStyle="1" w:styleId="normaltextrun">
    <w:name w:val="normaltextrun"/>
    <w:basedOn w:val="DefaultParagraphFont"/>
    <w:rsid w:val="0082115E"/>
  </w:style>
  <w:style w:type="character" w:styleId="Emphasis">
    <w:name w:val="Emphasis"/>
    <w:uiPriority w:val="20"/>
    <w:qFormat/>
    <w:rsid w:val="0082115E"/>
    <w:rPr>
      <w:i/>
      <w:iCs/>
    </w:rPr>
  </w:style>
  <w:style w:type="paragraph" w:styleId="Header">
    <w:name w:val="header"/>
    <w:basedOn w:val="Normal"/>
    <w:link w:val="HeaderChar"/>
    <w:uiPriority w:val="99"/>
    <w:semiHidden/>
    <w:unhideWhenUsed/>
    <w:rsid w:val="00D51E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51E76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51E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51E76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D75A03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reddy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5AIRPNAIUNRU-1328258698-20771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https://nokia.sharepoint.com/sites/c5g/5gradio/_layouts/15/DocIdRedir.aspx?ID=5AIRPNAIUNRU-1328258698-20771</Url>
      <Description>5AIRPNAIUNRU-1328258698-20771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71c5aaf6-e6ce-465b-b873-5148d2a4c105"/>
    <ds:schemaRef ds:uri="http://www.w3.org/XML/1998/namespace"/>
    <ds:schemaRef ds:uri="0b6aed8e-0313-4d17-80ff-d0e5da4931c5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http://schemas.microsoft.com/office/2006/metadata/properties"/>
    <ds:schemaRef ds:uri="http://purl.org/dc/terms/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16</TotalTime>
  <Pages>3</Pages>
  <Words>1190</Words>
  <Characters>6787</Characters>
  <Application>Microsoft Office Word</Application>
  <DocSecurity>0</DocSecurity>
  <Lines>56</Lines>
  <Paragraphs>15</Paragraphs>
  <ScaleCrop>false</ScaleCrop>
  <Company/>
  <LinksUpToDate>false</LinksUpToDate>
  <CharactersWithSpaces>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Phani</dc:creator>
  <cp:keywords>3GPP;RAN4</cp:keywords>
  <dc:description/>
  <cp:lastModifiedBy>Johannes Hejselbaek (Nokia)</cp:lastModifiedBy>
  <cp:revision>30</cp:revision>
  <dcterms:created xsi:type="dcterms:W3CDTF">2023-03-15T05:23:00Z</dcterms:created>
  <dcterms:modified xsi:type="dcterms:W3CDTF">2023-04-10T10:14:00Z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14d06d7f-2677-460d-8dcf-1b6025454f5d</vt:lpwstr>
  </property>
  <property fmtid="{D5CDD505-2E9C-101B-9397-08002B2CF9AE}" pid="11" name="MediaServiceImageTags">
    <vt:lpwstr/>
  </property>
  <property fmtid="{D5CDD505-2E9C-101B-9397-08002B2CF9AE}" pid="12" name="GrammarlyDocumentId">
    <vt:lpwstr>4e28b7aa-4b26-4864-8ad4-50dea9075790</vt:lpwstr>
  </property>
</Properties>
</file>